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65E" w:rsidRPr="00E4471D" w:rsidRDefault="001E165E" w:rsidP="006868FF">
      <w:pPr>
        <w:spacing w:after="0" w:line="240" w:lineRule="auto"/>
        <w:rPr>
          <w:rFonts w:ascii="Times New Roman" w:hAnsi="Times New Roman" w:cs="Times New Roman"/>
          <w:color w:val="000000"/>
          <w:sz w:val="32"/>
          <w:szCs w:val="32"/>
        </w:rPr>
      </w:pPr>
      <w:r w:rsidRPr="00E4471D">
        <w:rPr>
          <w:rFonts w:ascii="Times New Roman" w:hAnsi="Times New Roman" w:cs="Times New Roman"/>
          <w:b/>
          <w:bCs/>
          <w:color w:val="000000"/>
          <w:sz w:val="32"/>
          <w:szCs w:val="32"/>
        </w:rPr>
        <w:t>ARISS International Team Teleconference</w:t>
      </w:r>
    </w:p>
    <w:p w:rsidR="001E165E" w:rsidRPr="00E4471D" w:rsidRDefault="001E165E" w:rsidP="006868FF">
      <w:pPr>
        <w:spacing w:after="0" w:line="240" w:lineRule="auto"/>
        <w:rPr>
          <w:rFonts w:ascii="Times New Roman" w:hAnsi="Times New Roman" w:cs="Times New Roman"/>
          <w:color w:val="000000"/>
          <w:sz w:val="28"/>
          <w:szCs w:val="28"/>
        </w:rPr>
      </w:pPr>
      <w:r w:rsidRPr="00E4471D">
        <w:rPr>
          <w:rFonts w:ascii="Times New Roman" w:hAnsi="Times New Roman" w:cs="Times New Roman"/>
          <w:b/>
          <w:bCs/>
          <w:color w:val="000000"/>
          <w:sz w:val="28"/>
          <w:szCs w:val="28"/>
        </w:rPr>
        <w:t xml:space="preserve">Tuesday, </w:t>
      </w:r>
      <w:r>
        <w:rPr>
          <w:rFonts w:ascii="Times New Roman" w:hAnsi="Times New Roman" w:cs="Times New Roman"/>
          <w:b/>
          <w:bCs/>
          <w:color w:val="000000"/>
          <w:sz w:val="28"/>
          <w:szCs w:val="28"/>
        </w:rPr>
        <w:t>21 January 2014, 12</w:t>
      </w:r>
      <w:r w:rsidRPr="00E4471D">
        <w:rPr>
          <w:rFonts w:ascii="Times New Roman" w:hAnsi="Times New Roman" w:cs="Times New Roman"/>
          <w:b/>
          <w:bCs/>
          <w:color w:val="000000"/>
          <w:sz w:val="28"/>
          <w:szCs w:val="28"/>
        </w:rPr>
        <w:t xml:space="preserve">:15 UTC </w:t>
      </w:r>
    </w:p>
    <w:p w:rsidR="001E165E"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w:t>
      </w:r>
    </w:p>
    <w:p w:rsidR="001E165E" w:rsidRPr="00C07001" w:rsidRDefault="001E165E" w:rsidP="006868FF">
      <w:pPr>
        <w:spacing w:after="0" w:line="240" w:lineRule="auto"/>
        <w:rPr>
          <w:rFonts w:ascii="Times New Roman" w:hAnsi="Times New Roman" w:cs="Times New Roman"/>
          <w:color w:val="000000"/>
          <w:sz w:val="24"/>
          <w:szCs w:val="24"/>
        </w:rPr>
      </w:pPr>
    </w:p>
    <w:p w:rsidR="001E165E" w:rsidRPr="00C86635" w:rsidRDefault="001E165E" w:rsidP="006868FF">
      <w:pPr>
        <w:spacing w:after="0" w:line="240" w:lineRule="auto"/>
        <w:rPr>
          <w:rFonts w:ascii="Times New Roman" w:hAnsi="Times New Roman" w:cs="Times New Roman"/>
          <w:i/>
          <w:iCs/>
          <w:color w:val="000000"/>
          <w:sz w:val="28"/>
          <w:szCs w:val="28"/>
        </w:rPr>
      </w:pPr>
      <w:r w:rsidRPr="00C86635">
        <w:rPr>
          <w:rFonts w:ascii="Times New Roman" w:hAnsi="Times New Roman" w:cs="Times New Roman"/>
          <w:i/>
          <w:iCs/>
          <w:color w:val="000000"/>
          <w:sz w:val="28"/>
          <w:szCs w:val="28"/>
        </w:rPr>
        <w:t>Participants:</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Gaston Bertels</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Rosalie White </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Larry Agabekov</w:t>
      </w:r>
    </w:p>
    <w:p w:rsidR="001E165E" w:rsidRPr="00C07001"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Masanobu Tsuji</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Keigo Komuro </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Ken Nichols</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Lou McFadin </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Keith Pugh</w:t>
      </w:r>
    </w:p>
    <w:p w:rsidR="001E165E" w:rsidRPr="00F022A0" w:rsidRDefault="001E165E" w:rsidP="006868F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Graham Shirville</w:t>
      </w:r>
    </w:p>
    <w:p w:rsidR="001E165E" w:rsidRPr="00F022A0" w:rsidRDefault="001E165E" w:rsidP="006868F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Francesco De Paolis</w:t>
      </w:r>
    </w:p>
    <w:p w:rsidR="001E165E" w:rsidRPr="00F022A0" w:rsidRDefault="001E165E" w:rsidP="006868F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Bertus Hüsken</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Kenneth Ransom</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Dave Taylor</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Frank Bauer</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Mark Steiner </w:t>
      </w:r>
    </w:p>
    <w:p w:rsidR="001E165E" w:rsidRPr="00C07001" w:rsidRDefault="001E165E" w:rsidP="0080099D">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Oliver Amend</w:t>
      </w:r>
    </w:p>
    <w:p w:rsidR="001E165E" w:rsidRPr="00C07001" w:rsidRDefault="001E165E" w:rsidP="0080099D">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Fabio Azzarello </w:t>
      </w:r>
    </w:p>
    <w:p w:rsidR="001E165E" w:rsidRPr="00C07001" w:rsidRDefault="001E165E" w:rsidP="0080099D">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xml:space="preserve">Darin Cowan </w:t>
      </w:r>
    </w:p>
    <w:p w:rsidR="001E165E" w:rsidRDefault="001E165E" w:rsidP="004B60C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Ciaran Morgan</w:t>
      </w:r>
    </w:p>
    <w:p w:rsidR="001E165E" w:rsidRDefault="001E165E" w:rsidP="000F74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Translator: Olga Porter</w:t>
      </w:r>
    </w:p>
    <w:p w:rsidR="001E165E" w:rsidRDefault="001E165E" w:rsidP="00FD1EBF">
      <w:pPr>
        <w:spacing w:after="0" w:line="240" w:lineRule="auto"/>
        <w:rPr>
          <w:rFonts w:ascii="Times New Roman" w:hAnsi="Times New Roman" w:cs="Times New Roman"/>
          <w:color w:val="000000"/>
          <w:sz w:val="24"/>
          <w:szCs w:val="24"/>
        </w:rPr>
      </w:pPr>
    </w:p>
    <w:p w:rsidR="001E165E" w:rsidRPr="00F022A0" w:rsidRDefault="001E165E" w:rsidP="000F740F">
      <w:pPr>
        <w:spacing w:after="0" w:line="240" w:lineRule="auto"/>
        <w:rPr>
          <w:rFonts w:ascii="Times New Roman" w:hAnsi="Times New Roman" w:cs="Times New Roman"/>
          <w:i/>
          <w:iCs/>
          <w:color w:val="000000"/>
          <w:sz w:val="24"/>
          <w:szCs w:val="24"/>
          <w:lang w:val="fr-FR"/>
        </w:rPr>
      </w:pPr>
      <w:r w:rsidRPr="00F022A0">
        <w:rPr>
          <w:rFonts w:ascii="Times New Roman" w:hAnsi="Times New Roman" w:cs="Times New Roman"/>
          <w:i/>
          <w:iCs/>
          <w:color w:val="000000"/>
          <w:sz w:val="24"/>
          <w:szCs w:val="24"/>
          <w:lang w:val="fr-FR"/>
        </w:rPr>
        <w:t>Un able to Participate:</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Daniel Lamoureux</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David Jordan</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Trinesha Dixon</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Barry Baines</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Tadeu Fernandes</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Christophe Mercier</w:t>
      </w:r>
    </w:p>
    <w:p w:rsidR="001E165E" w:rsidRPr="00F022A0" w:rsidRDefault="001E165E" w:rsidP="000F740F">
      <w:pPr>
        <w:spacing w:after="0" w:line="240" w:lineRule="auto"/>
        <w:rPr>
          <w:rFonts w:ascii="Times New Roman" w:hAnsi="Times New Roman" w:cs="Times New Roman"/>
          <w:color w:val="000000"/>
          <w:sz w:val="24"/>
          <w:szCs w:val="24"/>
          <w:lang w:val="fr-FR"/>
        </w:rPr>
      </w:pPr>
      <w:r w:rsidRPr="00F022A0">
        <w:rPr>
          <w:rFonts w:ascii="Times New Roman" w:hAnsi="Times New Roman" w:cs="Times New Roman"/>
          <w:color w:val="000000"/>
          <w:sz w:val="24"/>
          <w:szCs w:val="24"/>
          <w:lang w:val="fr-FR"/>
        </w:rPr>
        <w:t>Maurice André Vigneault</w:t>
      </w:r>
    </w:p>
    <w:p w:rsidR="001E165E" w:rsidRPr="00C07001" w:rsidRDefault="001E165E" w:rsidP="000F740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Carlos Neta</w:t>
      </w:r>
    </w:p>
    <w:p w:rsidR="001E165E" w:rsidRPr="00C07001" w:rsidRDefault="001E165E" w:rsidP="00A978AD">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Sergey Samburov</w:t>
      </w:r>
    </w:p>
    <w:p w:rsidR="001E165E" w:rsidRPr="006868FF"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8"/>
          <w:szCs w:val="28"/>
        </w:rPr>
      </w:pPr>
      <w:r w:rsidRPr="00E4471D">
        <w:rPr>
          <w:rFonts w:ascii="Times New Roman" w:hAnsi="Times New Roman" w:cs="Times New Roman"/>
          <w:b/>
          <w:bCs/>
          <w:color w:val="000000"/>
          <w:sz w:val="28"/>
          <w:szCs w:val="28"/>
        </w:rPr>
        <w:t>ARISS I Agenda:</w:t>
      </w:r>
    </w:p>
    <w:p w:rsidR="001E165E" w:rsidRPr="00C07001" w:rsidRDefault="001E165E" w:rsidP="006868FF">
      <w:pPr>
        <w:spacing w:after="0" w:line="240" w:lineRule="auto"/>
        <w:rPr>
          <w:rFonts w:ascii="Times New Roman" w:hAnsi="Times New Roman" w:cs="Times New Roman"/>
          <w:color w:val="000000"/>
          <w:sz w:val="24"/>
          <w:szCs w:val="24"/>
        </w:rPr>
      </w:pPr>
      <w:r w:rsidRPr="00C07001">
        <w:rPr>
          <w:rFonts w:ascii="Times New Roman" w:hAnsi="Times New Roman" w:cs="Times New Roman"/>
          <w:color w:val="000000"/>
          <w:sz w:val="24"/>
          <w:szCs w:val="24"/>
        </w:rPr>
        <w:t> </w:t>
      </w:r>
    </w:p>
    <w:p w:rsidR="001E165E" w:rsidRPr="00D24A3D" w:rsidRDefault="001E165E" w:rsidP="006868FF">
      <w:pPr>
        <w:spacing w:after="0" w:line="240" w:lineRule="auto"/>
        <w:rPr>
          <w:rFonts w:ascii="Times New Roman" w:hAnsi="Times New Roman" w:cs="Times New Roman"/>
          <w:color w:val="000000"/>
        </w:rPr>
      </w:pPr>
      <w:r w:rsidRPr="00D24A3D">
        <w:rPr>
          <w:rFonts w:ascii="Times New Roman" w:hAnsi="Times New Roman" w:cs="Times New Roman"/>
          <w:color w:val="000000"/>
        </w:rPr>
        <w:t>Roll Call — Rosalie White, K1STO</w:t>
      </w:r>
    </w:p>
    <w:p w:rsidR="001E165E" w:rsidRPr="00E4471D" w:rsidRDefault="001E165E"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1E165E" w:rsidRPr="00E4471D" w:rsidRDefault="001E165E" w:rsidP="006868FF">
      <w:pPr>
        <w:spacing w:after="0" w:line="240" w:lineRule="auto"/>
        <w:rPr>
          <w:rFonts w:ascii="Times New Roman" w:hAnsi="Times New Roman" w:cs="Times New Roman"/>
          <w:color w:val="000000"/>
          <w:sz w:val="24"/>
          <w:szCs w:val="24"/>
        </w:rPr>
      </w:pPr>
    </w:p>
    <w:p w:rsidR="001E165E" w:rsidRPr="00E4471D" w:rsidRDefault="001E165E" w:rsidP="0082525B">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Administrative Session  </w:t>
      </w:r>
    </w:p>
    <w:p w:rsidR="001E165E" w:rsidRPr="00E4471D" w:rsidRDefault="001E165E" w:rsidP="006868FF">
      <w:pPr>
        <w:spacing w:after="0" w:line="240" w:lineRule="auto"/>
        <w:ind w:left="720" w:hanging="360"/>
        <w:rPr>
          <w:rFonts w:ascii="Times New Roman" w:hAnsi="Times New Roman" w:cs="Times New Roman"/>
          <w:color w:val="000000"/>
          <w:sz w:val="24"/>
          <w:szCs w:val="24"/>
        </w:rPr>
      </w:pPr>
    </w:p>
    <w:p w:rsidR="001E165E" w:rsidRPr="00E4471D" w:rsidRDefault="001E165E" w:rsidP="006868FF">
      <w:pPr>
        <w:spacing w:after="0" w:line="240" w:lineRule="auto"/>
        <w:ind w:left="720" w:hanging="360"/>
        <w:rPr>
          <w:rFonts w:ascii="Times New Roman" w:hAnsi="Times New Roman" w:cs="Times New Roman"/>
          <w:color w:val="000000"/>
          <w:sz w:val="24"/>
          <w:szCs w:val="24"/>
        </w:rPr>
      </w:pPr>
      <w:r>
        <w:rPr>
          <w:rFonts w:ascii="Times New Roman" w:hAnsi="Times New Roman" w:cs="Times New Roman"/>
          <w:color w:val="000000"/>
          <w:sz w:val="24"/>
          <w:szCs w:val="24"/>
        </w:rPr>
        <w:t>1.      </w:t>
      </w:r>
      <w:r w:rsidRPr="00E4471D">
        <w:rPr>
          <w:rFonts w:ascii="Times New Roman" w:hAnsi="Times New Roman" w:cs="Times New Roman"/>
          <w:color w:val="000000"/>
          <w:sz w:val="24"/>
          <w:szCs w:val="24"/>
        </w:rPr>
        <w:t xml:space="preserve">Operations/Hardware Status Update—Frank Bauer, KA3HDO </w:t>
      </w:r>
    </w:p>
    <w:p w:rsidR="001E165E" w:rsidRPr="00E4471D" w:rsidRDefault="001E165E" w:rsidP="006868FF">
      <w:pPr>
        <w:spacing w:after="0" w:line="240" w:lineRule="auto"/>
        <w:rPr>
          <w:rFonts w:ascii="Times New Roman" w:hAnsi="Times New Roman" w:cs="Times New Roman"/>
          <w:color w:val="000000"/>
          <w:sz w:val="24"/>
          <w:szCs w:val="24"/>
        </w:rPr>
      </w:pP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results of our ARISS educational contacts while using the Ericsson radio are okay.  Frank said crew members are learning that they need to speak directly into the microphone so that signal strength will be suitable.  Our team is being asked to take and share notes on audio level and signal strength of our various ARISS contacts. Bertus and Frank confirmed that the crew hears our signals without a problem.</w:t>
      </w:r>
    </w:p>
    <w:p w:rsidR="001E165E" w:rsidRDefault="001E165E" w:rsidP="006868FF">
      <w:pPr>
        <w:spacing w:after="0" w:line="240" w:lineRule="auto"/>
        <w:rPr>
          <w:rFonts w:ascii="Times New Roman" w:hAnsi="Times New Roman" w:cs="Times New Roman"/>
          <w:color w:val="000000"/>
          <w:sz w:val="24"/>
          <w:szCs w:val="24"/>
        </w:rPr>
      </w:pP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Kenneth had reported earlier this week that the radios are supporting packet operations, too.  </w:t>
      </w:r>
    </w:p>
    <w:p w:rsidR="001E165E"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2.     </w:t>
      </w:r>
      <w:r w:rsidRPr="00E4471D">
        <w:rPr>
          <w:rFonts w:ascii="Times New Roman" w:hAnsi="Times New Roman" w:cs="Times New Roman"/>
          <w:color w:val="000000"/>
          <w:sz w:val="24"/>
          <w:szCs w:val="24"/>
        </w:rPr>
        <w:t>Update on CW-Beacon proposal prepared for ESA—Gaston Bertels, ON4WF</w:t>
      </w:r>
    </w:p>
    <w:p w:rsidR="001E165E" w:rsidRDefault="001E165E" w:rsidP="006868FF">
      <w:pPr>
        <w:spacing w:after="0" w:line="240" w:lineRule="auto"/>
        <w:ind w:left="720" w:hanging="360"/>
        <w:rPr>
          <w:rFonts w:ascii="Times New Roman" w:hAnsi="Times New Roman" w:cs="Times New Roman"/>
          <w:color w:val="000000"/>
          <w:sz w:val="24"/>
          <w:szCs w:val="24"/>
        </w:rPr>
      </w:pPr>
    </w:p>
    <w:p w:rsidR="001E165E" w:rsidRPr="00E4471D" w:rsidRDefault="001E165E" w:rsidP="000F74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Gaston said weekly telecons are still being held to discuss the beacon project.  Lou reported that the team is composing the requirements document.  The sections that Kaiser-Italia will be submitting have not been received yet.  </w:t>
      </w:r>
    </w:p>
    <w:p w:rsidR="001E165E" w:rsidRDefault="001E165E" w:rsidP="0082525B">
      <w:pPr>
        <w:spacing w:after="0" w:line="240" w:lineRule="auto"/>
        <w:rPr>
          <w:rFonts w:ascii="Times New Roman" w:hAnsi="Times New Roman" w:cs="Times New Roman"/>
          <w:color w:val="000000"/>
          <w:sz w:val="24"/>
          <w:szCs w:val="24"/>
        </w:rPr>
      </w:pPr>
    </w:p>
    <w:p w:rsidR="001E165E" w:rsidRPr="00E4471D" w:rsidRDefault="001E165E" w:rsidP="0082525B">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t>3.     Update for Ham TV</w:t>
      </w:r>
      <w:r w:rsidRPr="00E4471D">
        <w:rPr>
          <w:rFonts w:ascii="Times New Roman" w:hAnsi="Times New Roman" w:cs="Times New Roman"/>
          <w:color w:val="000000"/>
          <w:sz w:val="24"/>
          <w:szCs w:val="24"/>
        </w:rPr>
        <w:t xml:space="preserve">—Gaston Bertels, ON4WF  </w:t>
      </w:r>
    </w:p>
    <w:p w:rsidR="001E165E" w:rsidRPr="00E4471D" w:rsidRDefault="001E165E" w:rsidP="006868FF">
      <w:pPr>
        <w:spacing w:after="0" w:line="240" w:lineRule="auto"/>
        <w:rPr>
          <w:rFonts w:ascii="Times New Roman" w:hAnsi="Times New Roman" w:cs="Times New Roman"/>
          <w:color w:val="000000"/>
          <w:sz w:val="24"/>
          <w:szCs w:val="24"/>
        </w:rPr>
      </w:pP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Weekly contact with ESA is still continuing on this project, as is paperwork.  Gaston said we hope to begin the commissioning with the Matera team in February, possibly February 8 or February 15-16.  </w:t>
      </w:r>
    </w:p>
    <w:p w:rsidR="001E165E" w:rsidRDefault="001E165E" w:rsidP="006868FF">
      <w:pPr>
        <w:spacing w:after="0" w:line="240" w:lineRule="auto"/>
        <w:rPr>
          <w:rFonts w:ascii="Times New Roman" w:hAnsi="Times New Roman" w:cs="Times New Roman"/>
          <w:color w:val="000000"/>
          <w:sz w:val="24"/>
          <w:szCs w:val="24"/>
        </w:rPr>
      </w:pP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Simulations of the commissioning will be done using phone lines at EAC in Cologne where there are mock-ups of the Columbus module and the ham video equipment.  Once commissioning begins, we will see continuous transmissions so that testing on 2395 gigahertz can be done by anyone in the world who has the capabilities. Instructions will be given on how to take part in the testing. A blank image with a call sign in the data stream will be displayed, along with the audio.  Those people who wish to help with the testing would be analyzing the content of the screen. There will be no time stamp, so those who are monitoring should record the day and time they are participating in the testing. </w:t>
      </w:r>
    </w:p>
    <w:p w:rsidR="001E165E" w:rsidRDefault="001E165E" w:rsidP="006868FF">
      <w:pPr>
        <w:spacing w:after="0" w:line="240" w:lineRule="auto"/>
        <w:rPr>
          <w:rFonts w:ascii="Times New Roman" w:hAnsi="Times New Roman" w:cs="Times New Roman"/>
          <w:color w:val="000000"/>
          <w:sz w:val="24"/>
          <w:szCs w:val="24"/>
        </w:rPr>
      </w:pP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Gaston will send news bulletins once he learns the date for the commissioning.  Everyone is getting excited!</w:t>
      </w:r>
    </w:p>
    <w:p w:rsidR="001E165E"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4.     Update on Russian school/youth contacts—Sergey Samburov, RV3DR</w:t>
      </w:r>
    </w:p>
    <w:p w:rsidR="001E165E" w:rsidRDefault="001E165E"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Sergey had planned to be on today’s teleconference call but at the last minute, could not be here.</w:t>
      </w:r>
    </w:p>
    <w:p w:rsidR="001E165E"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5.     Update</w:t>
      </w:r>
      <w:r>
        <w:rPr>
          <w:rFonts w:ascii="Times New Roman" w:hAnsi="Times New Roman" w:cs="Times New Roman"/>
          <w:color w:val="000000"/>
          <w:sz w:val="24"/>
          <w:szCs w:val="24"/>
        </w:rPr>
        <w:t>s</w:t>
      </w:r>
      <w:r w:rsidRPr="00E4471D">
        <w:rPr>
          <w:rFonts w:ascii="Times New Roman" w:hAnsi="Times New Roman" w:cs="Times New Roman"/>
          <w:color w:val="000000"/>
          <w:sz w:val="24"/>
          <w:szCs w:val="24"/>
        </w:rPr>
        <w:t xml:space="preserve"> on </w:t>
      </w:r>
      <w:r>
        <w:rPr>
          <w:rFonts w:ascii="Times New Roman" w:hAnsi="Times New Roman" w:cs="Times New Roman"/>
          <w:color w:val="000000"/>
          <w:sz w:val="24"/>
          <w:szCs w:val="24"/>
        </w:rPr>
        <w:t>2014 ARISS-International Meeting—</w:t>
      </w:r>
      <w:r w:rsidRPr="00E4471D">
        <w:rPr>
          <w:rFonts w:ascii="Times New Roman" w:hAnsi="Times New Roman" w:cs="Times New Roman"/>
          <w:color w:val="000000"/>
          <w:sz w:val="24"/>
          <w:szCs w:val="24"/>
        </w:rPr>
        <w:t xml:space="preserve">Frank Bauer, KA3HDO </w:t>
      </w:r>
    </w:p>
    <w:p w:rsidR="001E165E" w:rsidRDefault="001E165E" w:rsidP="00DC0D63">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Everyone on our team has received information about our meeting that will be held the 3rd, 4th, and 5</w:t>
      </w:r>
      <w:r w:rsidRPr="00B846DE">
        <w:rPr>
          <w:rFonts w:ascii="Times New Roman" w:hAnsi="Times New Roman" w:cs="Times New Roman"/>
          <w:color w:val="000000"/>
          <w:sz w:val="24"/>
          <w:szCs w:val="24"/>
          <w:vertAlign w:val="superscript"/>
        </w:rPr>
        <w:t>th</w:t>
      </w:r>
      <w:r>
        <w:rPr>
          <w:rFonts w:ascii="Times New Roman" w:hAnsi="Times New Roman" w:cs="Times New Roman"/>
          <w:color w:val="000000"/>
          <w:sz w:val="24"/>
          <w:szCs w:val="24"/>
        </w:rPr>
        <w:t xml:space="preserve"> of April at ESTEC in Noordwijk.  This information included a list of hotels and the rates.  </w:t>
      </w:r>
    </w:p>
    <w:p w:rsidR="001E165E" w:rsidRDefault="001E165E" w:rsidP="00DC0D63">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agenda is being composed, and topics will be only those very closely tied to strategy to sustain and keep our program healthy and alive for the long term – with a full international team cooperating together on all aspects.  </w:t>
      </w:r>
    </w:p>
    <w:p w:rsidR="001E165E" w:rsidRDefault="001E165E" w:rsidP="00DC0D63">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Gaston scheduled rooms for the meetings on Thursday, Friday, and Saturday.  The team will receive further information on potential options for local transportation, and on the time the meeting will end on Saturday.</w:t>
      </w:r>
    </w:p>
    <w:p w:rsidR="001E165E" w:rsidRDefault="001E165E" w:rsidP="00DC0D63">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p>
    <w:p w:rsidR="001E165E" w:rsidRPr="00E4471D" w:rsidRDefault="001E165E" w:rsidP="00DC0D6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6.     </w:t>
      </w:r>
      <w:r w:rsidRPr="00927938">
        <w:rPr>
          <w:rFonts w:ascii="Times New Roman" w:hAnsi="Times New Roman" w:cs="Times New Roman"/>
          <w:color w:val="000000"/>
          <w:sz w:val="24"/>
          <w:szCs w:val="24"/>
        </w:rPr>
        <w:t>ARISS Web Site Update---Frank Bauer, KA3HDO</w:t>
      </w:r>
    </w:p>
    <w:p w:rsidR="001E165E" w:rsidRDefault="001E165E" w:rsidP="00DC0D63">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The ariss.org web site is now “live” and Frank gave a thank you to Debra Johnson for coordinating and doing work to get this site up and running well.  The team gives a hearty thanks to the ARRL for hosting the site, as well.</w:t>
      </w:r>
    </w:p>
    <w:p w:rsidR="001E165E" w:rsidRDefault="001E165E" w:rsidP="00DC0D63">
      <w:pPr>
        <w:spacing w:after="0" w:line="240" w:lineRule="auto"/>
        <w:rPr>
          <w:rFonts w:ascii="Times New Roman" w:hAnsi="Times New Roman" w:cs="Times New Roman"/>
          <w:color w:val="000000"/>
          <w:sz w:val="24"/>
          <w:szCs w:val="24"/>
        </w:rPr>
      </w:pPr>
    </w:p>
    <w:p w:rsidR="001E165E" w:rsidRDefault="001E165E" w:rsidP="00DC0D63">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Bertus suggested that it would be useful to have a link that would take readers to one area where there are all of our regularly used documents. The suggestion will be shared with Debra.</w:t>
      </w:r>
    </w:p>
    <w:p w:rsidR="001E165E" w:rsidRDefault="001E165E" w:rsidP="00DC0D63">
      <w:pPr>
        <w:spacing w:after="0" w:line="240" w:lineRule="auto"/>
        <w:rPr>
          <w:rFonts w:ascii="Times New Roman" w:hAnsi="Times New Roman" w:cs="Times New Roman"/>
          <w:color w:val="000000"/>
          <w:sz w:val="24"/>
          <w:szCs w:val="24"/>
        </w:rPr>
      </w:pPr>
    </w:p>
    <w:p w:rsidR="001E165E" w:rsidRPr="00E4471D" w:rsidRDefault="001E165E" w:rsidP="00DC0D63">
      <w:pPr>
        <w:spacing w:after="0" w:line="240" w:lineRule="auto"/>
        <w:rPr>
          <w:rFonts w:ascii="Times New Roman" w:hAnsi="Times New Roman" w:cs="Times New Roman"/>
          <w:color w:val="000000"/>
          <w:sz w:val="24"/>
          <w:szCs w:val="24"/>
        </w:rPr>
      </w:pPr>
    </w:p>
    <w:p w:rsidR="001E165E" w:rsidRPr="00927938" w:rsidRDefault="001E165E" w:rsidP="00DC0D63">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7</w:t>
      </w:r>
      <w:r w:rsidRPr="00E4471D">
        <w:rPr>
          <w:rFonts w:ascii="Times New Roman" w:hAnsi="Times New Roman" w:cs="Times New Roman"/>
          <w:color w:val="000000"/>
          <w:sz w:val="24"/>
          <w:szCs w:val="24"/>
        </w:rPr>
        <w:t>.    </w:t>
      </w:r>
      <w:r>
        <w:rPr>
          <w:rFonts w:ascii="Times New Roman" w:hAnsi="Times New Roman" w:cs="Times New Roman"/>
          <w:color w:val="000000"/>
          <w:sz w:val="24"/>
          <w:szCs w:val="24"/>
        </w:rPr>
        <w:t xml:space="preserve"> </w:t>
      </w:r>
      <w:r w:rsidRPr="00E4471D">
        <w:rPr>
          <w:rFonts w:ascii="Times New Roman" w:hAnsi="Times New Roman" w:cs="Times New Roman"/>
          <w:color w:val="000000"/>
          <w:sz w:val="24"/>
          <w:szCs w:val="24"/>
        </w:rPr>
        <w:t>New Business</w:t>
      </w:r>
    </w:p>
    <w:p w:rsidR="001E165E" w:rsidRPr="00D24A3D"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 sincere thank you goes to Peter Kolfer for his extended tour of duty throughout the entire year of 2013 as ARISS Ops Coordinator.  Normal duty is 6 months.  Keith is now the coordinator, and the Canadians will provide a coordinator for after Keith’s tour of duty ends.</w:t>
      </w:r>
    </w:p>
    <w:p w:rsidR="001E165E" w:rsidRDefault="001E165E" w:rsidP="006868FF">
      <w:pPr>
        <w:spacing w:after="0" w:line="240" w:lineRule="auto"/>
        <w:rPr>
          <w:rFonts w:ascii="Times New Roman" w:hAnsi="Times New Roman" w:cs="Times New Roman"/>
          <w:color w:val="000000"/>
          <w:sz w:val="24"/>
          <w:szCs w:val="24"/>
        </w:rPr>
      </w:pPr>
    </w:p>
    <w:p w:rsidR="001E165E" w:rsidRDefault="001E165E" w:rsidP="006868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Gaston reminded us that this is the year we nominate and elect ARISS international officers.  Traditionally, the Canadian team has coordinated our elections.  Daniel will once again be making plans to begin the process.</w:t>
      </w:r>
    </w:p>
    <w:p w:rsidR="001E165E" w:rsidRPr="00E4471D"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p>
    <w:p w:rsidR="001E165E" w:rsidRPr="00E4471D" w:rsidRDefault="001E165E"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General Session</w:t>
      </w:r>
    </w:p>
    <w:p w:rsidR="001E165E" w:rsidRPr="00E4471D" w:rsidRDefault="001E165E" w:rsidP="006868FF">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w:t>
      </w:r>
    </w:p>
    <w:p w:rsidR="001E165E" w:rsidRPr="00E4471D" w:rsidRDefault="001E165E" w:rsidP="00C07001">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1.            New Business</w:t>
      </w:r>
    </w:p>
    <w:p w:rsidR="001E165E" w:rsidRPr="00E4471D" w:rsidRDefault="001E165E" w:rsidP="006868FF">
      <w:pPr>
        <w:spacing w:after="0" w:line="240" w:lineRule="auto"/>
        <w:rPr>
          <w:rFonts w:ascii="Times New Roman" w:hAnsi="Times New Roman" w:cs="Times New Roman"/>
          <w:color w:val="000000"/>
          <w:sz w:val="24"/>
          <w:szCs w:val="24"/>
        </w:rPr>
      </w:pPr>
    </w:p>
    <w:p w:rsidR="001E165E" w:rsidRDefault="001E165E" w:rsidP="00DF76ED">
      <w:pPr>
        <w:spacing w:after="0" w:line="240" w:lineRule="auto"/>
        <w:rPr>
          <w:rFonts w:ascii="Times New Roman" w:hAnsi="Times New Roman" w:cs="Times New Roman"/>
          <w:color w:val="000000"/>
          <w:sz w:val="24"/>
          <w:szCs w:val="24"/>
        </w:rPr>
      </w:pPr>
      <w:r w:rsidRPr="00E4471D">
        <w:rPr>
          <w:rFonts w:ascii="Times New Roman" w:hAnsi="Times New Roman" w:cs="Times New Roman"/>
          <w:color w:val="000000"/>
          <w:sz w:val="24"/>
          <w:szCs w:val="24"/>
        </w:rPr>
        <w:t xml:space="preserve">Our next meeting is </w:t>
      </w:r>
      <w:r w:rsidRPr="00D24A3D">
        <w:rPr>
          <w:rFonts w:ascii="Times New Roman" w:hAnsi="Times New Roman" w:cs="Times New Roman"/>
          <w:color w:val="000000"/>
          <w:sz w:val="24"/>
          <w:szCs w:val="24"/>
        </w:rPr>
        <w:t>18 February</w:t>
      </w:r>
      <w:r>
        <w:rPr>
          <w:rFonts w:ascii="Times New Roman" w:hAnsi="Times New Roman" w:cs="Times New Roman"/>
          <w:color w:val="000000"/>
          <w:sz w:val="24"/>
          <w:szCs w:val="24"/>
        </w:rPr>
        <w:t xml:space="preserve"> 2014</w:t>
      </w:r>
      <w:r w:rsidRPr="00E4471D">
        <w:rPr>
          <w:rFonts w:ascii="Times New Roman" w:hAnsi="Times New Roman" w:cs="Times New Roman"/>
          <w:color w:val="000000"/>
          <w:sz w:val="24"/>
          <w:szCs w:val="24"/>
        </w:rPr>
        <w:t>.</w:t>
      </w:r>
    </w:p>
    <w:p w:rsidR="001E165E" w:rsidRDefault="001E165E" w:rsidP="00DF76ED">
      <w:pPr>
        <w:spacing w:after="0" w:line="240" w:lineRule="auto"/>
        <w:rPr>
          <w:rFonts w:ascii="Times New Roman" w:hAnsi="Times New Roman" w:cs="Times New Roman"/>
          <w:color w:val="000000"/>
          <w:sz w:val="24"/>
          <w:szCs w:val="24"/>
        </w:rPr>
      </w:pPr>
    </w:p>
    <w:p w:rsidR="001E165E" w:rsidRDefault="001E165E" w:rsidP="00DF76E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Larry Agabekov has been operating a special event amateur radio station on all HF and VHF bans, on SSB and CW.  The special event is to highlight the 22</w:t>
      </w:r>
      <w:r w:rsidRPr="003B7C63">
        <w:rPr>
          <w:rFonts w:ascii="Times New Roman" w:hAnsi="Times New Roman" w:cs="Times New Roman"/>
          <w:color w:val="000000"/>
          <w:sz w:val="24"/>
          <w:szCs w:val="24"/>
          <w:vertAlign w:val="superscript"/>
        </w:rPr>
        <w:t>nd</w:t>
      </w:r>
      <w:r>
        <w:rPr>
          <w:rFonts w:ascii="Times New Roman" w:hAnsi="Times New Roman" w:cs="Times New Roman"/>
          <w:color w:val="000000"/>
          <w:sz w:val="24"/>
          <w:szCs w:val="24"/>
        </w:rPr>
        <w:t xml:space="preserve"> Winter Olympics, and the call sign Larry was given was R22STR.  He is making approximately 1000 QSOs every day(!), and he will continue the operations through March.</w:t>
      </w:r>
    </w:p>
    <w:p w:rsidR="001E165E" w:rsidRDefault="001E165E" w:rsidP="00DF76ED">
      <w:pPr>
        <w:spacing w:after="0" w:line="240" w:lineRule="auto"/>
        <w:rPr>
          <w:rFonts w:ascii="Times New Roman" w:hAnsi="Times New Roman" w:cs="Times New Roman"/>
          <w:color w:val="000000"/>
          <w:sz w:val="24"/>
          <w:szCs w:val="24"/>
        </w:rPr>
      </w:pPr>
    </w:p>
    <w:p w:rsidR="001E165E" w:rsidRDefault="001E165E" w:rsidP="00DF76E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Respectfully submitted,</w:t>
      </w:r>
    </w:p>
    <w:p w:rsidR="001E165E" w:rsidRDefault="001E165E" w:rsidP="00DF76E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Rosalie White, K1STO</w:t>
      </w:r>
    </w:p>
    <w:p w:rsidR="001E165E" w:rsidRDefault="001E165E" w:rsidP="00DF76E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ARISS-International Secretary-Treasurer</w:t>
      </w:r>
    </w:p>
    <w:p w:rsidR="001E165E" w:rsidRPr="00DF76ED" w:rsidRDefault="001E165E" w:rsidP="00DF76ED">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January 25, 2014</w:t>
      </w:r>
    </w:p>
    <w:sectPr w:rsidR="001E165E" w:rsidRPr="00DF76ED"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8FF"/>
    <w:rsid w:val="0007781C"/>
    <w:rsid w:val="000F740F"/>
    <w:rsid w:val="00123A32"/>
    <w:rsid w:val="001E165E"/>
    <w:rsid w:val="00230B79"/>
    <w:rsid w:val="00233EE9"/>
    <w:rsid w:val="002640FA"/>
    <w:rsid w:val="002F008B"/>
    <w:rsid w:val="00302FC0"/>
    <w:rsid w:val="00324C91"/>
    <w:rsid w:val="00351A33"/>
    <w:rsid w:val="00357FBC"/>
    <w:rsid w:val="00364645"/>
    <w:rsid w:val="003B64EA"/>
    <w:rsid w:val="003B7C63"/>
    <w:rsid w:val="003C3137"/>
    <w:rsid w:val="004B0197"/>
    <w:rsid w:val="004B60C8"/>
    <w:rsid w:val="00515D75"/>
    <w:rsid w:val="005245DF"/>
    <w:rsid w:val="00527AB2"/>
    <w:rsid w:val="00536233"/>
    <w:rsid w:val="005B0723"/>
    <w:rsid w:val="005F68A7"/>
    <w:rsid w:val="00622D20"/>
    <w:rsid w:val="00685076"/>
    <w:rsid w:val="006868FF"/>
    <w:rsid w:val="00695A4E"/>
    <w:rsid w:val="006E21B7"/>
    <w:rsid w:val="00714491"/>
    <w:rsid w:val="007415B5"/>
    <w:rsid w:val="0080099D"/>
    <w:rsid w:val="0082525B"/>
    <w:rsid w:val="008E371E"/>
    <w:rsid w:val="008F6645"/>
    <w:rsid w:val="00927938"/>
    <w:rsid w:val="0096144D"/>
    <w:rsid w:val="00962362"/>
    <w:rsid w:val="009D3321"/>
    <w:rsid w:val="00A11116"/>
    <w:rsid w:val="00A978AD"/>
    <w:rsid w:val="00AB429D"/>
    <w:rsid w:val="00AD433D"/>
    <w:rsid w:val="00B252B8"/>
    <w:rsid w:val="00B846DE"/>
    <w:rsid w:val="00BA26D6"/>
    <w:rsid w:val="00BC752E"/>
    <w:rsid w:val="00C07001"/>
    <w:rsid w:val="00C149FF"/>
    <w:rsid w:val="00C3414A"/>
    <w:rsid w:val="00C81E11"/>
    <w:rsid w:val="00C86635"/>
    <w:rsid w:val="00CD0BA4"/>
    <w:rsid w:val="00D14F59"/>
    <w:rsid w:val="00D24A3D"/>
    <w:rsid w:val="00DC0D63"/>
    <w:rsid w:val="00DF76ED"/>
    <w:rsid w:val="00E43B47"/>
    <w:rsid w:val="00E4471D"/>
    <w:rsid w:val="00E656CA"/>
    <w:rsid w:val="00ED3229"/>
    <w:rsid w:val="00EE32AC"/>
    <w:rsid w:val="00F022A0"/>
    <w:rsid w:val="00F068A5"/>
    <w:rsid w:val="00F45FBB"/>
    <w:rsid w:val="00FA36CB"/>
    <w:rsid w:val="00FD1EBF"/>
    <w:rsid w:val="00FD67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A33"/>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984004327msonormal">
    <w:name w:val="yiv984004327msonormal"/>
    <w:basedOn w:val="Normal"/>
    <w:uiPriority w:val="99"/>
    <w:rsid w:val="009D332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9D3321"/>
    <w:rPr>
      <w:b/>
      <w:bCs/>
    </w:rPr>
  </w:style>
  <w:style w:type="paragraph" w:styleId="NormalWeb">
    <w:name w:val="Normal (Web)"/>
    <w:basedOn w:val="Normal"/>
    <w:uiPriority w:val="99"/>
    <w:rsid w:val="00CD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iven-name2">
    <w:name w:val="given-name2"/>
    <w:basedOn w:val="DefaultParagraphFont"/>
    <w:uiPriority w:val="99"/>
    <w:rsid w:val="00E4471D"/>
  </w:style>
  <w:style w:type="character" w:customStyle="1" w:styleId="apple-converted-space">
    <w:name w:val="apple-converted-space"/>
    <w:basedOn w:val="DefaultParagraphFont"/>
    <w:uiPriority w:val="99"/>
    <w:rsid w:val="005B0723"/>
  </w:style>
  <w:style w:type="paragraph" w:styleId="NoSpacing">
    <w:name w:val="No Spacing"/>
    <w:uiPriority w:val="99"/>
    <w:qFormat/>
    <w:rsid w:val="005B0723"/>
    <w:rPr>
      <w:rFonts w:cs="Calibri"/>
    </w:rPr>
  </w:style>
</w:styles>
</file>

<file path=word/webSettings.xml><?xml version="1.0" encoding="utf-8"?>
<w:webSettings xmlns:r="http://schemas.openxmlformats.org/officeDocument/2006/relationships" xmlns:w="http://schemas.openxmlformats.org/wordprocessingml/2006/main">
  <w:divs>
    <w:div w:id="1735394580">
      <w:marLeft w:val="0"/>
      <w:marRight w:val="0"/>
      <w:marTop w:val="0"/>
      <w:marBottom w:val="0"/>
      <w:divBdr>
        <w:top w:val="none" w:sz="0" w:space="0" w:color="auto"/>
        <w:left w:val="none" w:sz="0" w:space="0" w:color="auto"/>
        <w:bottom w:val="none" w:sz="0" w:space="0" w:color="auto"/>
        <w:right w:val="none" w:sz="0" w:space="0" w:color="auto"/>
      </w:divBdr>
      <w:divsChild>
        <w:div w:id="1735394595">
          <w:marLeft w:val="0"/>
          <w:marRight w:val="0"/>
          <w:marTop w:val="0"/>
          <w:marBottom w:val="0"/>
          <w:divBdr>
            <w:top w:val="none" w:sz="0" w:space="0" w:color="auto"/>
            <w:left w:val="none" w:sz="0" w:space="0" w:color="auto"/>
            <w:bottom w:val="none" w:sz="0" w:space="0" w:color="auto"/>
            <w:right w:val="none" w:sz="0" w:space="0" w:color="auto"/>
          </w:divBdr>
          <w:divsChild>
            <w:div w:id="173539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394585">
      <w:marLeft w:val="0"/>
      <w:marRight w:val="0"/>
      <w:marTop w:val="0"/>
      <w:marBottom w:val="0"/>
      <w:divBdr>
        <w:top w:val="none" w:sz="0" w:space="0" w:color="auto"/>
        <w:left w:val="none" w:sz="0" w:space="0" w:color="auto"/>
        <w:bottom w:val="none" w:sz="0" w:space="0" w:color="auto"/>
        <w:right w:val="none" w:sz="0" w:space="0" w:color="auto"/>
      </w:divBdr>
    </w:div>
    <w:div w:id="1735394590">
      <w:marLeft w:val="0"/>
      <w:marRight w:val="0"/>
      <w:marTop w:val="0"/>
      <w:marBottom w:val="0"/>
      <w:divBdr>
        <w:top w:val="none" w:sz="0" w:space="0" w:color="auto"/>
        <w:left w:val="none" w:sz="0" w:space="0" w:color="auto"/>
        <w:bottom w:val="none" w:sz="0" w:space="0" w:color="auto"/>
        <w:right w:val="none" w:sz="0" w:space="0" w:color="auto"/>
      </w:divBdr>
    </w:div>
    <w:div w:id="1735394593">
      <w:marLeft w:val="0"/>
      <w:marRight w:val="0"/>
      <w:marTop w:val="0"/>
      <w:marBottom w:val="0"/>
      <w:divBdr>
        <w:top w:val="none" w:sz="0" w:space="0" w:color="auto"/>
        <w:left w:val="none" w:sz="0" w:space="0" w:color="auto"/>
        <w:bottom w:val="none" w:sz="0" w:space="0" w:color="auto"/>
        <w:right w:val="none" w:sz="0" w:space="0" w:color="auto"/>
      </w:divBdr>
    </w:div>
    <w:div w:id="1735394598">
      <w:marLeft w:val="0"/>
      <w:marRight w:val="0"/>
      <w:marTop w:val="0"/>
      <w:marBottom w:val="0"/>
      <w:divBdr>
        <w:top w:val="none" w:sz="0" w:space="0" w:color="auto"/>
        <w:left w:val="none" w:sz="0" w:space="0" w:color="auto"/>
        <w:bottom w:val="none" w:sz="0" w:space="0" w:color="auto"/>
        <w:right w:val="none" w:sz="0" w:space="0" w:color="auto"/>
      </w:divBdr>
      <w:divsChild>
        <w:div w:id="1735394584">
          <w:marLeft w:val="0"/>
          <w:marRight w:val="0"/>
          <w:marTop w:val="0"/>
          <w:marBottom w:val="0"/>
          <w:divBdr>
            <w:top w:val="none" w:sz="0" w:space="0" w:color="auto"/>
            <w:left w:val="none" w:sz="0" w:space="0" w:color="auto"/>
            <w:bottom w:val="none" w:sz="0" w:space="0" w:color="auto"/>
            <w:right w:val="none" w:sz="0" w:space="0" w:color="auto"/>
          </w:divBdr>
          <w:divsChild>
            <w:div w:id="1735394588">
              <w:marLeft w:val="0"/>
              <w:marRight w:val="0"/>
              <w:marTop w:val="0"/>
              <w:marBottom w:val="0"/>
              <w:divBdr>
                <w:top w:val="none" w:sz="0" w:space="0" w:color="auto"/>
                <w:left w:val="none" w:sz="0" w:space="0" w:color="auto"/>
                <w:bottom w:val="none" w:sz="0" w:space="0" w:color="auto"/>
                <w:right w:val="none" w:sz="0" w:space="0" w:color="auto"/>
              </w:divBdr>
              <w:divsChild>
                <w:div w:id="1735394583">
                  <w:marLeft w:val="0"/>
                  <w:marRight w:val="0"/>
                  <w:marTop w:val="0"/>
                  <w:marBottom w:val="0"/>
                  <w:divBdr>
                    <w:top w:val="none" w:sz="0" w:space="0" w:color="auto"/>
                    <w:left w:val="none" w:sz="0" w:space="0" w:color="auto"/>
                    <w:bottom w:val="none" w:sz="0" w:space="0" w:color="auto"/>
                    <w:right w:val="none" w:sz="0" w:space="0" w:color="auto"/>
                  </w:divBdr>
                  <w:divsChild>
                    <w:div w:id="1735394594">
                      <w:marLeft w:val="0"/>
                      <w:marRight w:val="0"/>
                      <w:marTop w:val="0"/>
                      <w:marBottom w:val="0"/>
                      <w:divBdr>
                        <w:top w:val="none" w:sz="0" w:space="0" w:color="auto"/>
                        <w:left w:val="none" w:sz="0" w:space="0" w:color="auto"/>
                        <w:bottom w:val="none" w:sz="0" w:space="0" w:color="auto"/>
                        <w:right w:val="none" w:sz="0" w:space="0" w:color="auto"/>
                      </w:divBdr>
                      <w:divsChild>
                        <w:div w:id="1735394596">
                          <w:marLeft w:val="0"/>
                          <w:marRight w:val="0"/>
                          <w:marTop w:val="0"/>
                          <w:marBottom w:val="0"/>
                          <w:divBdr>
                            <w:top w:val="none" w:sz="0" w:space="0" w:color="auto"/>
                            <w:left w:val="none" w:sz="0" w:space="0" w:color="auto"/>
                            <w:bottom w:val="none" w:sz="0" w:space="0" w:color="auto"/>
                            <w:right w:val="none" w:sz="0" w:space="0" w:color="auto"/>
                          </w:divBdr>
                          <w:divsChild>
                            <w:div w:id="1735394600">
                              <w:marLeft w:val="0"/>
                              <w:marRight w:val="0"/>
                              <w:marTop w:val="0"/>
                              <w:marBottom w:val="0"/>
                              <w:divBdr>
                                <w:top w:val="none" w:sz="0" w:space="0" w:color="auto"/>
                                <w:left w:val="none" w:sz="0" w:space="0" w:color="auto"/>
                                <w:bottom w:val="none" w:sz="0" w:space="0" w:color="auto"/>
                                <w:right w:val="none" w:sz="0" w:space="0" w:color="auto"/>
                              </w:divBdr>
                              <w:divsChild>
                                <w:div w:id="1735394597">
                                  <w:marLeft w:val="0"/>
                                  <w:marRight w:val="0"/>
                                  <w:marTop w:val="0"/>
                                  <w:marBottom w:val="0"/>
                                  <w:divBdr>
                                    <w:top w:val="none" w:sz="0" w:space="0" w:color="auto"/>
                                    <w:left w:val="none" w:sz="0" w:space="0" w:color="auto"/>
                                    <w:bottom w:val="none" w:sz="0" w:space="0" w:color="auto"/>
                                    <w:right w:val="none" w:sz="0" w:space="0" w:color="auto"/>
                                  </w:divBdr>
                                  <w:divsChild>
                                    <w:div w:id="1735394591">
                                      <w:marLeft w:val="0"/>
                                      <w:marRight w:val="0"/>
                                      <w:marTop w:val="0"/>
                                      <w:marBottom w:val="0"/>
                                      <w:divBdr>
                                        <w:top w:val="none" w:sz="0" w:space="0" w:color="auto"/>
                                        <w:left w:val="none" w:sz="0" w:space="0" w:color="auto"/>
                                        <w:bottom w:val="none" w:sz="0" w:space="0" w:color="auto"/>
                                        <w:right w:val="none" w:sz="0" w:space="0" w:color="auto"/>
                                      </w:divBdr>
                                      <w:divsChild>
                                        <w:div w:id="1735394582">
                                          <w:marLeft w:val="0"/>
                                          <w:marRight w:val="0"/>
                                          <w:marTop w:val="0"/>
                                          <w:marBottom w:val="0"/>
                                          <w:divBdr>
                                            <w:top w:val="none" w:sz="0" w:space="0" w:color="auto"/>
                                            <w:left w:val="none" w:sz="0" w:space="0" w:color="auto"/>
                                            <w:bottom w:val="none" w:sz="0" w:space="0" w:color="auto"/>
                                            <w:right w:val="none" w:sz="0" w:space="0" w:color="auto"/>
                                          </w:divBdr>
                                          <w:divsChild>
                                            <w:div w:id="173539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394599">
      <w:marLeft w:val="0"/>
      <w:marRight w:val="0"/>
      <w:marTop w:val="0"/>
      <w:marBottom w:val="0"/>
      <w:divBdr>
        <w:top w:val="none" w:sz="0" w:space="0" w:color="auto"/>
        <w:left w:val="none" w:sz="0" w:space="0" w:color="auto"/>
        <w:bottom w:val="none" w:sz="0" w:space="0" w:color="auto"/>
        <w:right w:val="none" w:sz="0" w:space="0" w:color="auto"/>
      </w:divBdr>
      <w:divsChild>
        <w:div w:id="1735394581">
          <w:marLeft w:val="0"/>
          <w:marRight w:val="0"/>
          <w:marTop w:val="0"/>
          <w:marBottom w:val="0"/>
          <w:divBdr>
            <w:top w:val="none" w:sz="0" w:space="0" w:color="auto"/>
            <w:left w:val="none" w:sz="0" w:space="0" w:color="auto"/>
            <w:bottom w:val="none" w:sz="0" w:space="0" w:color="auto"/>
            <w:right w:val="none" w:sz="0" w:space="0" w:color="auto"/>
          </w:divBdr>
          <w:divsChild>
            <w:div w:id="1735394601">
              <w:marLeft w:val="0"/>
              <w:marRight w:val="0"/>
              <w:marTop w:val="0"/>
              <w:marBottom w:val="0"/>
              <w:divBdr>
                <w:top w:val="none" w:sz="0" w:space="0" w:color="auto"/>
                <w:left w:val="none" w:sz="0" w:space="0" w:color="auto"/>
                <w:bottom w:val="none" w:sz="0" w:space="0" w:color="auto"/>
                <w:right w:val="none" w:sz="0" w:space="0" w:color="auto"/>
              </w:divBdr>
              <w:divsChild>
                <w:div w:id="1735394589">
                  <w:marLeft w:val="0"/>
                  <w:marRight w:val="0"/>
                  <w:marTop w:val="0"/>
                  <w:marBottom w:val="0"/>
                  <w:divBdr>
                    <w:top w:val="none" w:sz="0" w:space="0" w:color="auto"/>
                    <w:left w:val="none" w:sz="0" w:space="0" w:color="auto"/>
                    <w:bottom w:val="none" w:sz="0" w:space="0" w:color="auto"/>
                    <w:right w:val="none" w:sz="0" w:space="0" w:color="auto"/>
                  </w:divBdr>
                  <w:divsChild>
                    <w:div w:id="173539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748</Words>
  <Characters>4265</Characters>
  <Application>Microsoft Office Outlook</Application>
  <DocSecurity>0</DocSecurity>
  <Lines>0</Lines>
  <Paragraphs>0</Paragraphs>
  <ScaleCrop>false</ScaleCrop>
  <Company>ASI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ARISS International Team Teleconference</dc:title>
  <dc:subject/>
  <dc:creator>rwhite</dc:creator>
  <cp:keywords/>
  <dc:description/>
  <cp:lastModifiedBy>rwhite</cp:lastModifiedBy>
  <cp:revision>2</cp:revision>
  <dcterms:created xsi:type="dcterms:W3CDTF">2014-01-26T17:18:00Z</dcterms:created>
  <dcterms:modified xsi:type="dcterms:W3CDTF">2014-01-26T17:18:00Z</dcterms:modified>
</cp:coreProperties>
</file>